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8CEBC0B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</w:t>
      </w:r>
      <w:r w:rsidR="00D470ED">
        <w:rPr>
          <w:sz w:val="24"/>
          <w:szCs w:val="24"/>
        </w:rPr>
        <w:t>231</w:t>
      </w:r>
    </w:p>
    <w:p w14:paraId="55CF78DE" w14:textId="7B5F4E8F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</w:t>
      </w:r>
      <w:r w:rsidR="000E2A2C">
        <w:rPr>
          <w:rFonts w:eastAsia="Batang" w:cs="Arial"/>
          <w:sz w:val="20"/>
          <w:lang w:eastAsia="zh-CN"/>
        </w:rPr>
        <w:t>1017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r w:rsidR="0096269D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KPN, LG Electronics</w:t>
      </w:r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Apple, </w:t>
      </w:r>
      <w:proofErr w:type="spellStart"/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Novamint</w:t>
      </w:r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6B233DF9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16A82F31" w:rsidR="00641F05" w:rsidRPr="007F468E" w:rsidRDefault="00641F05" w:rsidP="00343D95">
      <w:pPr>
        <w:ind w:left="0" w:firstLine="0"/>
      </w:pPr>
      <w:r w:rsidRPr="001D335C">
        <w:t xml:space="preserve">Study </w:t>
      </w:r>
      <w:r w:rsidR="006C22A1">
        <w:t xml:space="preserve">additional </w:t>
      </w:r>
      <w:r w:rsidRPr="001D335C">
        <w:t xml:space="preserve">use cases </w:t>
      </w:r>
      <w:r w:rsidR="00870AB9">
        <w:t>and potential s</w:t>
      </w:r>
      <w:r w:rsidR="00870AB9" w:rsidRPr="001D335C">
        <w:t>ervice requirements</w:t>
      </w:r>
      <w:r w:rsidR="006C22A1">
        <w:t xml:space="preserve"> that could benefit from </w:t>
      </w:r>
      <w:r w:rsidRPr="001D335C">
        <w:t xml:space="preserve">5GS support of upper layer </w:t>
      </w:r>
      <w:r w:rsidRPr="007F468E">
        <w:t>steering</w:t>
      </w:r>
      <w:r w:rsidR="005C5A62" w:rsidRPr="007F468E">
        <w:t>, split</w:t>
      </w:r>
      <w:r w:rsidRPr="007F468E">
        <w:t xml:space="preserve"> and switch</w:t>
      </w:r>
      <w:r w:rsidR="00CC7F9F" w:rsidRPr="007F468E">
        <w:t>ing</w:t>
      </w:r>
      <w:r w:rsidRPr="007F468E">
        <w:t xml:space="preserve"> of UE’s traffic </w:t>
      </w:r>
      <w:r w:rsidR="006C22A1" w:rsidRPr="007F468E">
        <w:t>(</w:t>
      </w:r>
      <w:proofErr w:type="gramStart"/>
      <w:r w:rsidR="006C22A1" w:rsidRPr="007F468E">
        <w:t>e.g.</w:t>
      </w:r>
      <w:proofErr w:type="gramEnd"/>
      <w:r w:rsidR="006C22A1" w:rsidRPr="007F468E">
        <w:t xml:space="preserve"> </w:t>
      </w:r>
      <w:r w:rsidRPr="007F468E">
        <w:t>pertaining to the same data session</w:t>
      </w:r>
      <w:r w:rsidR="006C22A1" w:rsidRPr="007F468E">
        <w:t>)</w:t>
      </w:r>
      <w:r w:rsidR="007355F8" w:rsidRPr="007F468E">
        <w:t xml:space="preserve"> </w:t>
      </w:r>
      <w:r w:rsidR="007A7159" w:rsidRPr="007F468E">
        <w:t>across two 3GPP access links,</w:t>
      </w:r>
      <w:r w:rsidR="007A7159">
        <w:t xml:space="preserve"> </w:t>
      </w:r>
      <w:r w:rsidR="002066F8" w:rsidRPr="007F468E">
        <w:t xml:space="preserve">assuming </w:t>
      </w:r>
      <w:r w:rsidR="002066F8">
        <w:t xml:space="preserve">only </w:t>
      </w:r>
      <w:r w:rsidR="002066F8" w:rsidRPr="007F468E">
        <w:t>single subscription</w:t>
      </w:r>
      <w:r w:rsidR="002066F8" w:rsidRPr="002D1C0F">
        <w:t xml:space="preserve"> </w:t>
      </w:r>
      <w:r w:rsidR="002066F8">
        <w:t xml:space="preserve">to a </w:t>
      </w:r>
      <w:r w:rsidR="002066F8" w:rsidRPr="007F468E">
        <w:t>PLMN</w:t>
      </w:r>
      <w:r w:rsidR="00ED04F7">
        <w:t xml:space="preserve">, </w:t>
      </w:r>
      <w:r w:rsidRPr="007F468E">
        <w:t>including the following scenarios:</w:t>
      </w:r>
    </w:p>
    <w:p w14:paraId="57223094" w14:textId="1BDAB961" w:rsidR="00641F05" w:rsidRPr="0063317C" w:rsidRDefault="00641F05" w:rsidP="00EE6463">
      <w:pPr>
        <w:pStyle w:val="ListParagraph"/>
        <w:numPr>
          <w:ilvl w:val="0"/>
          <w:numId w:val="20"/>
        </w:numPr>
        <w:spacing w:line="360" w:lineRule="auto"/>
      </w:pPr>
      <w:r w:rsidRPr="0063317C">
        <w:t>Single PLMN</w:t>
      </w:r>
      <w:r w:rsidR="00B06223" w:rsidRPr="0063317C">
        <w:t xml:space="preserve">, PLMN </w:t>
      </w:r>
      <w:r w:rsidR="008B691A" w:rsidRPr="0063317C">
        <w:t xml:space="preserve">plus </w:t>
      </w:r>
      <w:r w:rsidR="00A422C5" w:rsidRPr="0063317C">
        <w:t>(</w:t>
      </w:r>
      <w:r w:rsidR="0078479F" w:rsidRPr="0063317C">
        <w:t>s</w:t>
      </w:r>
      <w:r w:rsidR="008B691A" w:rsidRPr="0063317C">
        <w:t>tandalone</w:t>
      </w:r>
      <w:r w:rsidR="00A422C5" w:rsidRPr="0063317C">
        <w:t>)</w:t>
      </w:r>
      <w:r w:rsidR="008B691A" w:rsidRPr="0063317C">
        <w:t xml:space="preserve"> </w:t>
      </w:r>
      <w:r w:rsidR="00B06223" w:rsidRPr="0063317C">
        <w:t xml:space="preserve">NPN, </w:t>
      </w:r>
      <w:r w:rsidR="00D60B6F" w:rsidRPr="0063317C">
        <w:t>two PLMNs</w:t>
      </w:r>
      <w:r w:rsidRPr="0063317C">
        <w:t xml:space="preserve"> </w:t>
      </w:r>
    </w:p>
    <w:p w14:paraId="04E785D1" w14:textId="321998CA" w:rsidR="00641F05" w:rsidRPr="0063317C" w:rsidRDefault="00226AFD" w:rsidP="00D21871">
      <w:pPr>
        <w:pStyle w:val="ListParagraph"/>
        <w:numPr>
          <w:ilvl w:val="0"/>
          <w:numId w:val="20"/>
        </w:numPr>
      </w:pPr>
      <w:r w:rsidRPr="0063317C">
        <w:t>S</w:t>
      </w:r>
      <w:r w:rsidR="00527C90" w:rsidRPr="0063317C">
        <w:t>ame or</w:t>
      </w:r>
      <w:r w:rsidR="00641F05" w:rsidRPr="0063317C">
        <w:t xml:space="preserve"> different 3GPP RATs</w:t>
      </w:r>
      <w:r w:rsidR="00AB74AE" w:rsidRPr="0063317C">
        <w:t xml:space="preserve"> </w:t>
      </w:r>
      <w:r w:rsidR="00922155" w:rsidRPr="0063317C">
        <w:t xml:space="preserve">(NR or NTN, plus one of NR, </w:t>
      </w:r>
      <w:proofErr w:type="gramStart"/>
      <w:r w:rsidR="00922155" w:rsidRPr="0063317C">
        <w:t>NTN</w:t>
      </w:r>
      <w:proofErr w:type="gramEnd"/>
      <w:r w:rsidR="00922155" w:rsidRPr="0063317C">
        <w:t xml:space="preserve"> or LTE)</w:t>
      </w:r>
    </w:p>
    <w:p w14:paraId="71985883" w14:textId="16392656" w:rsidR="00922155" w:rsidRPr="0063317C" w:rsidRDefault="003A28E9" w:rsidP="00343D95">
      <w:pPr>
        <w:pStyle w:val="ListParagraph"/>
        <w:ind w:left="0" w:firstLine="0"/>
      </w:pPr>
      <w:r w:rsidRPr="0063317C">
        <w:tab/>
      </w:r>
      <w:r w:rsidR="00A73DD5">
        <w:t>Note</w:t>
      </w:r>
      <w:r w:rsidR="0054604C" w:rsidRPr="0063317C">
        <w:t>: NTN refers to NR-based satellite access</w:t>
      </w:r>
      <w:r w:rsidR="007C162D" w:rsidRPr="0063317C">
        <w:t xml:space="preserve">, including different </w:t>
      </w:r>
      <w:r w:rsidR="0002280E" w:rsidRPr="0063317C">
        <w:t>orbits (</w:t>
      </w:r>
      <w:r w:rsidR="007A5972" w:rsidRPr="0063317C">
        <w:t xml:space="preserve">e.g., </w:t>
      </w:r>
      <w:r w:rsidR="0002280E" w:rsidRPr="0063317C">
        <w:t>GEO/MEO/LEO)</w:t>
      </w:r>
      <w:r w:rsidR="00B230CA" w:rsidRPr="0063317C">
        <w:t xml:space="preserve">. </w:t>
      </w:r>
    </w:p>
    <w:p w14:paraId="7C1C0436" w14:textId="7B274A94" w:rsidR="00DC5D76" w:rsidRPr="007F468E" w:rsidRDefault="00CD493F" w:rsidP="00343D95">
      <w:pPr>
        <w:ind w:left="0" w:firstLine="0"/>
      </w:pPr>
      <w:bookmarkStart w:id="0" w:name="_Hlk94692999"/>
      <w:r w:rsidRPr="0063317C">
        <w:t>F</w:t>
      </w:r>
      <w:r w:rsidR="00641F05" w:rsidRPr="0063317C">
        <w:t xml:space="preserve">or the PLMN </w:t>
      </w:r>
      <w:r w:rsidR="004A7E81" w:rsidRPr="0063317C">
        <w:t>plus</w:t>
      </w:r>
      <w:r w:rsidR="00641F05" w:rsidRPr="0063317C">
        <w:t xml:space="preserve"> PLMN/NPN scenarios, the two </w:t>
      </w:r>
      <w:r w:rsidR="006804D1" w:rsidRPr="0063317C">
        <w:t>networks</w:t>
      </w:r>
      <w:r w:rsidR="00641F05" w:rsidRPr="0063317C">
        <w:t xml:space="preserve"> can be managed by the same operator or by different operators (assum</w:t>
      </w:r>
      <w:r w:rsidR="00AD294B" w:rsidRPr="0063317C">
        <w:t>ed</w:t>
      </w:r>
      <w:r w:rsidR="00641F05" w:rsidRPr="0063317C">
        <w:t xml:space="preserve"> to have a business agreement</w:t>
      </w:r>
      <w:r w:rsidR="00AD294B" w:rsidRPr="0063317C">
        <w:t xml:space="preserve"> among them</w:t>
      </w:r>
      <w:r w:rsidR="00641F05" w:rsidRPr="0063317C">
        <w:t xml:space="preserve">). </w:t>
      </w:r>
      <w:bookmarkEnd w:id="0"/>
    </w:p>
    <w:p w14:paraId="14974107" w14:textId="709E902C" w:rsidR="00726F35" w:rsidRPr="007F468E" w:rsidRDefault="00EA08A4" w:rsidP="00EA08A4">
      <w:pPr>
        <w:pStyle w:val="ListParagraph"/>
        <w:ind w:left="0" w:firstLine="0"/>
      </w:pPr>
      <w:r w:rsidRPr="007F468E">
        <w:t>The study include</w:t>
      </w:r>
      <w:r w:rsidR="00E53073" w:rsidRPr="007F468E">
        <w:t>s</w:t>
      </w:r>
      <w:r w:rsidRPr="007F468E">
        <w:t xml:space="preserve"> a gap analysis with regard to </w:t>
      </w:r>
      <w:r w:rsidR="00E53073" w:rsidRPr="007F468E">
        <w:t xml:space="preserve">the support of the identified use cases by </w:t>
      </w:r>
      <w:r w:rsidRPr="007F468E">
        <w:t xml:space="preserve">existing </w:t>
      </w:r>
      <w:r w:rsidR="001434ED" w:rsidRPr="007F468E">
        <w:t>service</w:t>
      </w:r>
      <w:r w:rsidRPr="007F468E">
        <w:t xml:space="preserve"> requirements</w:t>
      </w:r>
      <w:r w:rsidR="006608D0">
        <w:t xml:space="preserve"> and functionalities</w:t>
      </w:r>
      <w:r w:rsidR="00E53073" w:rsidRPr="007F468E">
        <w:t>,</w:t>
      </w:r>
      <w:r w:rsidRPr="007F468E">
        <w:t xml:space="preserve"> including the potential applicability of existing multi-NW requirements (</w:t>
      </w:r>
      <w:proofErr w:type="gramStart"/>
      <w:r w:rsidRPr="007F468E">
        <w:t>e.g.</w:t>
      </w:r>
      <w:proofErr w:type="gramEnd"/>
      <w:r w:rsidRPr="007F468E">
        <w:t xml:space="preserve"> from TS 22.261 sec. 6.1, 6.3, 6.18, 6.41).</w:t>
      </w:r>
    </w:p>
    <w:p w14:paraId="503722C0" w14:textId="56B00CD3" w:rsidR="00641F05" w:rsidRPr="007F468E" w:rsidRDefault="005A70E6" w:rsidP="00343D95">
      <w:pPr>
        <w:ind w:left="0" w:firstLine="0"/>
      </w:pPr>
      <w:r w:rsidRPr="007F468E">
        <w:t>NOTE</w:t>
      </w:r>
      <w:r w:rsidR="004F6630">
        <w:t xml:space="preserve"> 1</w:t>
      </w:r>
      <w:r w:rsidRPr="007F468E">
        <w:t>: simultaneous connectivity over dual 3GPP access assumes UE support of proper radio capabilities (e.g., dual radio)</w:t>
      </w:r>
      <w:r w:rsidR="00641F05" w:rsidRPr="007F468E">
        <w:t>.</w:t>
      </w:r>
    </w:p>
    <w:p w14:paraId="77500924" w14:textId="7B0419C8" w:rsidR="00FF6D6F" w:rsidRDefault="004F6630" w:rsidP="00343D95">
      <w:pPr>
        <w:ind w:left="0" w:firstLine="0"/>
      </w:pPr>
      <w:r w:rsidRPr="004F6630">
        <w:t>NOTE</w:t>
      </w:r>
      <w:r>
        <w:t xml:space="preserve"> 2</w:t>
      </w:r>
      <w:r w:rsidRPr="004F6630">
        <w:t>: it is assumed that there are no impacts to normal inter-PLMN roaming scenarios.</w:t>
      </w:r>
    </w:p>
    <w:p w14:paraId="5F67A972" w14:textId="77777777" w:rsidR="008A76FD" w:rsidRDefault="00174617" w:rsidP="00881EEE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1" w:name="_Hlk102036087"/>
            <w:r>
              <w:t>Lockheed Martin</w:t>
            </w:r>
          </w:p>
        </w:tc>
      </w:tr>
      <w:bookmarkEnd w:id="1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</w:pPr>
            <w:r>
              <w:t>KPN</w:t>
            </w:r>
          </w:p>
        </w:tc>
      </w:tr>
      <w:tr w:rsidR="00D1273A" w14:paraId="293E07A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</w:pPr>
            <w:r>
              <w:t>LG Electronics</w:t>
            </w:r>
          </w:p>
        </w:tc>
      </w:tr>
      <w:tr w:rsidR="00324CAE" w14:paraId="0B57AD0B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</w:pPr>
            <w:r>
              <w:t>Apple</w:t>
            </w:r>
          </w:p>
        </w:tc>
      </w:tr>
      <w:tr w:rsidR="00BB5C17" w14:paraId="51BEBEF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</w:pPr>
            <w:proofErr w:type="spellStart"/>
            <w:r>
              <w:t>Novamint</w:t>
            </w:r>
            <w:proofErr w:type="spellEnd"/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CA51E" w14:textId="77777777" w:rsidR="008645D7" w:rsidRDefault="008645D7" w:rsidP="00343D95">
      <w:r>
        <w:separator/>
      </w:r>
    </w:p>
  </w:endnote>
  <w:endnote w:type="continuationSeparator" w:id="0">
    <w:p w14:paraId="130F80EE" w14:textId="77777777" w:rsidR="008645D7" w:rsidRDefault="008645D7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0041F" w14:textId="77777777" w:rsidR="008645D7" w:rsidRDefault="008645D7" w:rsidP="00343D95">
      <w:r>
        <w:separator/>
      </w:r>
    </w:p>
  </w:footnote>
  <w:footnote w:type="continuationSeparator" w:id="0">
    <w:p w14:paraId="2FC62EEA" w14:textId="77777777" w:rsidR="008645D7" w:rsidRDefault="008645D7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9336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5982874">
    <w:abstractNumId w:val="15"/>
  </w:num>
  <w:num w:numId="3" w16cid:durableId="1487433306">
    <w:abstractNumId w:val="14"/>
  </w:num>
  <w:num w:numId="4" w16cid:durableId="1321811755">
    <w:abstractNumId w:val="11"/>
  </w:num>
  <w:num w:numId="5" w16cid:durableId="549851302">
    <w:abstractNumId w:val="19"/>
  </w:num>
  <w:num w:numId="6" w16cid:durableId="1507786841">
    <w:abstractNumId w:val="17"/>
  </w:num>
  <w:num w:numId="7" w16cid:durableId="2014406889">
    <w:abstractNumId w:val="10"/>
  </w:num>
  <w:num w:numId="8" w16cid:durableId="1834177868">
    <w:abstractNumId w:val="2"/>
  </w:num>
  <w:num w:numId="9" w16cid:durableId="573005495">
    <w:abstractNumId w:val="1"/>
  </w:num>
  <w:num w:numId="10" w16cid:durableId="974408888">
    <w:abstractNumId w:val="0"/>
  </w:num>
  <w:num w:numId="11" w16cid:durableId="2072459217">
    <w:abstractNumId w:val="13"/>
  </w:num>
  <w:num w:numId="12" w16cid:durableId="901408003">
    <w:abstractNumId w:val="6"/>
  </w:num>
  <w:num w:numId="13" w16cid:durableId="354312540">
    <w:abstractNumId w:val="9"/>
  </w:num>
  <w:num w:numId="14" w16cid:durableId="3358873">
    <w:abstractNumId w:val="16"/>
  </w:num>
  <w:num w:numId="15" w16cid:durableId="73823811">
    <w:abstractNumId w:val="12"/>
  </w:num>
  <w:num w:numId="16" w16cid:durableId="1581519611">
    <w:abstractNumId w:val="18"/>
  </w:num>
  <w:num w:numId="17" w16cid:durableId="1330140663">
    <w:abstractNumId w:val="8"/>
  </w:num>
  <w:num w:numId="18" w16cid:durableId="1820540730">
    <w:abstractNumId w:val="7"/>
  </w:num>
  <w:num w:numId="19" w16cid:durableId="1096093594">
    <w:abstractNumId w:val="5"/>
  </w:num>
  <w:num w:numId="20" w16cid:durableId="1649435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0BB6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2A2C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066F8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1C0F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53A1"/>
    <w:rsid w:val="002F6C5C"/>
    <w:rsid w:val="0030045C"/>
    <w:rsid w:val="00301C21"/>
    <w:rsid w:val="00305080"/>
    <w:rsid w:val="00305F71"/>
    <w:rsid w:val="00307133"/>
    <w:rsid w:val="00310724"/>
    <w:rsid w:val="00316A2F"/>
    <w:rsid w:val="00317819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157B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4F6630"/>
    <w:rsid w:val="00502CD2"/>
    <w:rsid w:val="0050307E"/>
    <w:rsid w:val="00504E33"/>
    <w:rsid w:val="00511F22"/>
    <w:rsid w:val="00512152"/>
    <w:rsid w:val="0052528F"/>
    <w:rsid w:val="00525C08"/>
    <w:rsid w:val="00527C90"/>
    <w:rsid w:val="00533A9C"/>
    <w:rsid w:val="00536B9E"/>
    <w:rsid w:val="005373EC"/>
    <w:rsid w:val="0054287C"/>
    <w:rsid w:val="00542D14"/>
    <w:rsid w:val="0054338C"/>
    <w:rsid w:val="005448A3"/>
    <w:rsid w:val="0054604C"/>
    <w:rsid w:val="005513C0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B7A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3317C"/>
    <w:rsid w:val="00633F95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08D0"/>
    <w:rsid w:val="0066183D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5F8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A7159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468E"/>
    <w:rsid w:val="007F522E"/>
    <w:rsid w:val="007F7421"/>
    <w:rsid w:val="00801F7F"/>
    <w:rsid w:val="0080428C"/>
    <w:rsid w:val="00807342"/>
    <w:rsid w:val="00811AF3"/>
    <w:rsid w:val="00813C1F"/>
    <w:rsid w:val="008146A2"/>
    <w:rsid w:val="00814760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45D7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32FB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319A"/>
    <w:rsid w:val="008D557B"/>
    <w:rsid w:val="008D658B"/>
    <w:rsid w:val="008E1F99"/>
    <w:rsid w:val="008F19D5"/>
    <w:rsid w:val="008F2A43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46E14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178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73DD5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0E96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164EB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50B4"/>
    <w:rsid w:val="00D161B8"/>
    <w:rsid w:val="00D1661A"/>
    <w:rsid w:val="00D21871"/>
    <w:rsid w:val="00D21FAC"/>
    <w:rsid w:val="00D226FA"/>
    <w:rsid w:val="00D31CC8"/>
    <w:rsid w:val="00D32678"/>
    <w:rsid w:val="00D470ED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270D5"/>
    <w:rsid w:val="00E30DE2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04F7"/>
    <w:rsid w:val="00ED4B4E"/>
    <w:rsid w:val="00ED6B03"/>
    <w:rsid w:val="00ED7A5B"/>
    <w:rsid w:val="00EE0059"/>
    <w:rsid w:val="00EE29FC"/>
    <w:rsid w:val="00EE6463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330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8265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</cp:revision>
  <cp:lastPrinted>2000-02-29T11:31:00Z</cp:lastPrinted>
  <dcterms:created xsi:type="dcterms:W3CDTF">2022-05-20T02:05:00Z</dcterms:created>
  <dcterms:modified xsi:type="dcterms:W3CDTF">2022-05-20T02:05:00Z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